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BDB" w:rsidRPr="00310DC1" w:rsidRDefault="007E4BDB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7E4BDB" w:rsidRPr="00DB72EF" w:rsidRDefault="007E4BD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E4BDB" w:rsidRPr="00DB72EF" w:rsidRDefault="007E4BD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E4BDB" w:rsidRPr="00DB72EF" w:rsidRDefault="007E4BD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E4BDB" w:rsidRPr="00DB72EF" w:rsidRDefault="007E4BDB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7E4BDB" w:rsidRPr="00DB72EF" w:rsidRDefault="007E4BDB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7E4BDB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7E4BDB" w:rsidRPr="00DB72EF" w:rsidRDefault="007E4BDB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7E4BDB" w:rsidRDefault="007E4BDB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7E4BDB" w:rsidRPr="00DB72EF" w:rsidRDefault="007E4BDB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7E4BDB" w:rsidRPr="00DB72EF" w:rsidRDefault="007E4BD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7E4BDB" w:rsidRPr="00DB72EF" w:rsidRDefault="007E4BDB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7E4BDB" w:rsidRPr="00DB72EF" w:rsidRDefault="007E4BDB">
      <w:pPr>
        <w:autoSpaceDE/>
        <w:jc w:val="both"/>
        <w:rPr>
          <w:b/>
          <w:i/>
          <w:color w:val="auto"/>
          <w:lang w:eastAsia="ar-SA"/>
        </w:rPr>
      </w:pPr>
    </w:p>
    <w:p w:rsidR="007E4BDB" w:rsidRDefault="007E4BDB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7E4BDB" w:rsidRDefault="007E4BD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7E4BDB" w:rsidRPr="00DB72EF" w:rsidRDefault="007E4BD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E4BDB" w:rsidRPr="00DB72EF" w:rsidRDefault="007E4BDB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7E4BDB" w:rsidRPr="00DB72EF" w:rsidRDefault="007E4BDB" w:rsidP="00E266AA">
      <w:pPr>
        <w:autoSpaceDE/>
        <w:rPr>
          <w:i/>
          <w:color w:val="auto"/>
          <w:lang w:eastAsia="ar-SA"/>
        </w:rPr>
      </w:pPr>
    </w:p>
    <w:p w:rsidR="007E4BDB" w:rsidRDefault="007E4BDB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7E4BDB" w:rsidRPr="00D129FC" w:rsidRDefault="007E4BDB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7E4BDB" w:rsidRPr="00B275A6" w:rsidRDefault="007E4BDB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7E4BDB" w:rsidRPr="00310DC1" w:rsidRDefault="007E4BDB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 w:rsidRPr="00CC72C6">
        <w:rPr>
          <w:b/>
          <w:bCs/>
          <w:sz w:val="28"/>
          <w:szCs w:val="28"/>
          <w:lang w:eastAsia="pl-PL"/>
        </w:rPr>
        <w:t>Budowa ujęcia wody w Święciechowie - zasilenie w prąd i uzbrojenie ujęcia</w:t>
      </w:r>
      <w:r>
        <w:rPr>
          <w:b/>
          <w:bCs/>
          <w:sz w:val="28"/>
          <w:szCs w:val="28"/>
          <w:lang w:eastAsia="pl-PL"/>
        </w:rPr>
        <w:t xml:space="preserve"> </w:t>
      </w:r>
      <w:r w:rsidRPr="00CC72C6">
        <w:rPr>
          <w:b/>
          <w:bCs/>
          <w:sz w:val="28"/>
          <w:szCs w:val="28"/>
          <w:lang w:eastAsia="pl-PL"/>
        </w:rPr>
        <w:t>wody w Święciechowie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7E4BDB" w:rsidRPr="00E23FD0" w:rsidRDefault="007E4BDB">
      <w:pPr>
        <w:autoSpaceDE/>
        <w:jc w:val="both"/>
        <w:rPr>
          <w:color w:val="auto"/>
          <w:lang w:eastAsia="ar-SA"/>
        </w:rPr>
      </w:pPr>
    </w:p>
    <w:p w:rsidR="007E4BDB" w:rsidRPr="00DB72EF" w:rsidRDefault="007E4BDB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7E4BDB" w:rsidRPr="00DB72EF" w:rsidRDefault="007E4BDB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7E4BDB" w:rsidRPr="00DB72EF" w:rsidRDefault="007E4BDB">
      <w:pPr>
        <w:autoSpaceDE/>
        <w:jc w:val="both"/>
        <w:rPr>
          <w:lang w:eastAsia="ar-SA"/>
        </w:rPr>
      </w:pPr>
    </w:p>
    <w:p w:rsidR="007E4BDB" w:rsidRPr="00DB72EF" w:rsidRDefault="007E4BDB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7E4BDB" w:rsidRPr="00FF406D" w:rsidRDefault="007E4BDB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7E4BDB" w:rsidRPr="00DB72EF" w:rsidRDefault="007E4BDB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7E4BDB" w:rsidRPr="002A3B44" w:rsidRDefault="007E4BDB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7E4BDB" w:rsidRDefault="007E4BDB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7E4BDB" w:rsidRDefault="007E4BDB" w:rsidP="00310DC1">
      <w:pPr>
        <w:jc w:val="both"/>
        <w:rPr>
          <w:b/>
          <w:i/>
          <w:color w:val="auto"/>
          <w:lang w:eastAsia="ar-SA"/>
        </w:rPr>
      </w:pPr>
    </w:p>
    <w:p w:rsidR="007E4BDB" w:rsidRDefault="007E4BDB" w:rsidP="00310DC1">
      <w:pPr>
        <w:jc w:val="both"/>
        <w:rPr>
          <w:b/>
          <w:i/>
          <w:color w:val="FF0000"/>
          <w:lang w:eastAsia="ar-SA"/>
        </w:rPr>
      </w:pPr>
    </w:p>
    <w:p w:rsidR="007E4BDB" w:rsidRDefault="007E4BDB" w:rsidP="00310DC1">
      <w:pPr>
        <w:jc w:val="both"/>
        <w:rPr>
          <w:b/>
          <w:i/>
          <w:color w:val="FF0000"/>
          <w:lang w:eastAsia="ar-SA"/>
        </w:rPr>
      </w:pPr>
    </w:p>
    <w:p w:rsidR="007E4BDB" w:rsidRPr="00581979" w:rsidRDefault="007E4BDB" w:rsidP="00581979">
      <w:pPr>
        <w:jc w:val="both"/>
        <w:rPr>
          <w:b/>
          <w:i/>
          <w:color w:val="FF0000"/>
          <w:lang w:eastAsia="ar-SA"/>
        </w:rPr>
      </w:pPr>
    </w:p>
    <w:p w:rsidR="007E4BDB" w:rsidRPr="00581979" w:rsidRDefault="007E4BDB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7E4BDB" w:rsidRPr="00581979" w:rsidRDefault="007E4BDB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7E4BDB" w:rsidRPr="00581979" w:rsidRDefault="007E4BDB" w:rsidP="00581979">
      <w:pPr>
        <w:jc w:val="both"/>
        <w:rPr>
          <w:iCs/>
          <w:color w:val="FF0000"/>
          <w:sz w:val="22"/>
          <w:szCs w:val="22"/>
        </w:rPr>
      </w:pPr>
    </w:p>
    <w:p w:rsidR="007E4BDB" w:rsidRPr="00581979" w:rsidRDefault="007E4BDB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7E4BDB" w:rsidRPr="00581979" w:rsidRDefault="007E4BDB" w:rsidP="00581979">
      <w:pPr>
        <w:jc w:val="both"/>
        <w:rPr>
          <w:iCs/>
          <w:color w:val="FF0000"/>
          <w:sz w:val="22"/>
          <w:szCs w:val="22"/>
        </w:rPr>
      </w:pPr>
    </w:p>
    <w:p w:rsidR="007E4BDB" w:rsidRPr="00581979" w:rsidRDefault="007E4BDB" w:rsidP="00581979">
      <w:pPr>
        <w:rPr>
          <w:color w:val="FF0000"/>
          <w:sz w:val="22"/>
          <w:szCs w:val="22"/>
          <w:lang w:eastAsia="pl-PL"/>
        </w:rPr>
      </w:pPr>
    </w:p>
    <w:p w:rsidR="007E4BDB" w:rsidRPr="00581979" w:rsidRDefault="007E4BDB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7E4BDB" w:rsidRPr="00581979" w:rsidRDefault="007E4BDB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7E4BDB" w:rsidRPr="00581979" w:rsidRDefault="007E4BDB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7E4BDB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BDB" w:rsidRDefault="007E4BD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7E4BDB" w:rsidRDefault="007E4BD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BDB" w:rsidRDefault="007E4BD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7E4BDB" w:rsidRDefault="007E4BD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DB" w:rsidRDefault="007E4BDB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FS.271.2.2024                                                    </w:t>
    </w:r>
  </w:p>
  <w:p w:rsidR="007E4BDB" w:rsidRDefault="007E4BDB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C72C6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375</Words>
  <Characters>2255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36</cp:revision>
  <dcterms:created xsi:type="dcterms:W3CDTF">2021-04-20T12:35:00Z</dcterms:created>
  <dcterms:modified xsi:type="dcterms:W3CDTF">2024-05-22T06:21:00Z</dcterms:modified>
</cp:coreProperties>
</file>